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85383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Elizabeth BABINGTON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fl.1465)</w:t>
      </w:r>
    </w:p>
    <w:p w:rsidR="00853831" w:rsidRDefault="0085383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3831" w:rsidRDefault="0085383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3831" w:rsidRDefault="0085383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Babthorpe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 (Coronation p.306)</w:t>
      </w:r>
    </w:p>
    <w:p w:rsidR="00853831" w:rsidRDefault="0085383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= Thomas Essex of Middlesex(q.v.).  (ibid.)</w:t>
      </w:r>
    </w:p>
    <w:p w:rsidR="00853831" w:rsidRDefault="0085383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3831" w:rsidRDefault="0085383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= Ralph </w:t>
      </w:r>
      <w:proofErr w:type="spellStart"/>
      <w:r>
        <w:rPr>
          <w:rFonts w:ascii="Times New Roman" w:hAnsi="Times New Roman" w:cs="Times New Roman"/>
          <w:sz w:val="24"/>
          <w:szCs w:val="24"/>
        </w:rPr>
        <w:t>Swillington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Beaumond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Ailston</w:t>
      </w:r>
      <w:proofErr w:type="spellEnd"/>
      <w:r>
        <w:rPr>
          <w:rFonts w:ascii="Times New Roman" w:hAnsi="Times New Roman" w:cs="Times New Roman"/>
          <w:sz w:val="24"/>
          <w:szCs w:val="24"/>
        </w:rPr>
        <w:t>, Leicestershire.  (ibid.)</w:t>
      </w:r>
    </w:p>
    <w:p w:rsidR="00853831" w:rsidRDefault="0085383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3831" w:rsidRDefault="0085383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3831" w:rsidRDefault="0085383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in</w:t>
      </w:r>
      <w:r>
        <w:rPr>
          <w:rFonts w:ascii="Times New Roman" w:hAnsi="Times New Roman" w:cs="Times New Roman"/>
          <w:sz w:val="24"/>
          <w:szCs w:val="24"/>
        </w:rPr>
        <w:tab/>
        <w:t>1465</w:t>
      </w:r>
      <w:r>
        <w:rPr>
          <w:rFonts w:ascii="Times New Roman" w:hAnsi="Times New Roman" w:cs="Times New Roman"/>
          <w:sz w:val="24"/>
          <w:szCs w:val="24"/>
        </w:rPr>
        <w:tab/>
        <w:t>She was a minor.  (C.F.R. 1461-71 pp.169-70)</w:t>
      </w:r>
    </w:p>
    <w:p w:rsidR="00853831" w:rsidRDefault="0085383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3831" w:rsidRDefault="0085383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3831" w:rsidRPr="00853831" w:rsidRDefault="0085383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February 2016</w:t>
      </w:r>
      <w:bookmarkStart w:id="0" w:name="_GoBack"/>
      <w:bookmarkEnd w:id="0"/>
    </w:p>
    <w:sectPr w:rsidR="00853831" w:rsidRPr="008538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831" w:rsidRDefault="00853831" w:rsidP="00564E3C">
      <w:pPr>
        <w:spacing w:after="0" w:line="240" w:lineRule="auto"/>
      </w:pPr>
      <w:r>
        <w:separator/>
      </w:r>
    </w:p>
  </w:endnote>
  <w:endnote w:type="continuationSeparator" w:id="0">
    <w:p w:rsidR="00853831" w:rsidRDefault="0085383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53831">
      <w:rPr>
        <w:rFonts w:ascii="Times New Roman" w:hAnsi="Times New Roman" w:cs="Times New Roman"/>
        <w:noProof/>
        <w:sz w:val="24"/>
        <w:szCs w:val="24"/>
      </w:rPr>
      <w:t>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831" w:rsidRDefault="00853831" w:rsidP="00564E3C">
      <w:pPr>
        <w:spacing w:after="0" w:line="240" w:lineRule="auto"/>
      </w:pPr>
      <w:r>
        <w:separator/>
      </w:r>
    </w:p>
  </w:footnote>
  <w:footnote w:type="continuationSeparator" w:id="0">
    <w:p w:rsidR="00853831" w:rsidRDefault="0085383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831"/>
    <w:rsid w:val="00372DC6"/>
    <w:rsid w:val="00564E3C"/>
    <w:rsid w:val="0064591D"/>
    <w:rsid w:val="0085383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BBA4B"/>
  <w15:chartTrackingRefBased/>
  <w15:docId w15:val="{AFF5DA23-C267-4CB3-8A96-D83F0BE0F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2016-02-01T15:27:00Z</dcterms:created>
  <dcterms:modified xsi:type="dcterms:W3CDTF">2016-02-01T15:29:00Z</dcterms:modified>
</cp:coreProperties>
</file>